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31703" w14:textId="30C14590" w:rsidR="006B2F86" w:rsidRDefault="007A1694" w:rsidP="00E71FC3">
      <w:pPr>
        <w:pStyle w:val="NoSpacing"/>
      </w:pPr>
      <w:r>
        <w:rPr>
          <w:u w:val="single"/>
        </w:rPr>
        <w:t>Richard a THORNE</w:t>
      </w:r>
      <w:r>
        <w:t xml:space="preserve">      (d.1487-9)</w:t>
      </w:r>
    </w:p>
    <w:p w14:paraId="01967005" w14:textId="0C7342DD" w:rsidR="007A1694" w:rsidRDefault="007A1694" w:rsidP="00E71FC3">
      <w:pPr>
        <w:pStyle w:val="NoSpacing"/>
      </w:pPr>
      <w:r>
        <w:t xml:space="preserve">of </w:t>
      </w:r>
      <w:proofErr w:type="spellStart"/>
      <w:r>
        <w:t>St.John</w:t>
      </w:r>
      <w:proofErr w:type="spellEnd"/>
      <w:r>
        <w:t>, Thanet, Kent.</w:t>
      </w:r>
    </w:p>
    <w:p w14:paraId="3CD8E1A4" w14:textId="675523BF" w:rsidR="007A1694" w:rsidRDefault="007A1694" w:rsidP="00E71FC3">
      <w:pPr>
        <w:pStyle w:val="NoSpacing"/>
      </w:pPr>
    </w:p>
    <w:p w14:paraId="4849480E" w14:textId="3E5E099E" w:rsidR="007A1694" w:rsidRDefault="007A1694" w:rsidP="00E71FC3">
      <w:pPr>
        <w:pStyle w:val="NoSpacing"/>
      </w:pPr>
    </w:p>
    <w:p w14:paraId="38A3C5A5" w14:textId="3F0BEAC5" w:rsidR="007A1694" w:rsidRDefault="007A1694" w:rsidP="00E71FC3">
      <w:pPr>
        <w:pStyle w:val="NoSpacing"/>
      </w:pPr>
      <w:r>
        <w:tab/>
        <w:t>1487</w:t>
      </w:r>
      <w:r>
        <w:tab/>
        <w:t>He made his Will.</w:t>
      </w:r>
    </w:p>
    <w:p w14:paraId="473A6022" w14:textId="7952991B" w:rsidR="007A1694" w:rsidRDefault="007A1694" w:rsidP="00E71FC3">
      <w:pPr>
        <w:pStyle w:val="NoSpacing"/>
      </w:pPr>
      <w:r>
        <w:tab/>
      </w:r>
      <w:r>
        <w:tab/>
        <w:t>(</w:t>
      </w:r>
      <w:hyperlink r:id="rId6" w:history="1">
        <w:r w:rsidRPr="00473C53">
          <w:rPr>
            <w:rStyle w:val="Hyperlink"/>
          </w:rPr>
          <w:t>www.wills.canterbury-cathedral.org</w:t>
        </w:r>
      </w:hyperlink>
      <w:r>
        <w:t xml:space="preserve">  ref.  PRC/17/5/142b)</w:t>
      </w:r>
    </w:p>
    <w:p w14:paraId="70C8A162" w14:textId="5726B20F" w:rsidR="007A1694" w:rsidRDefault="007A1694" w:rsidP="00E71FC3">
      <w:pPr>
        <w:pStyle w:val="NoSpacing"/>
      </w:pPr>
      <w:r>
        <w:tab/>
        <w:t>1489</w:t>
      </w:r>
      <w:r>
        <w:tab/>
        <w:t>Probate of his Will.   (ibid.)</w:t>
      </w:r>
    </w:p>
    <w:p w14:paraId="0289D8DF" w14:textId="7D519A4E" w:rsidR="007A1694" w:rsidRDefault="007A1694" w:rsidP="00E71FC3">
      <w:pPr>
        <w:pStyle w:val="NoSpacing"/>
      </w:pPr>
    </w:p>
    <w:p w14:paraId="3E99A47D" w14:textId="27482D72" w:rsidR="007A1694" w:rsidRDefault="007A1694" w:rsidP="00E71FC3">
      <w:pPr>
        <w:pStyle w:val="NoSpacing"/>
      </w:pPr>
    </w:p>
    <w:p w14:paraId="170446AF" w14:textId="68624B21" w:rsidR="007A1694" w:rsidRPr="007A1694" w:rsidRDefault="007A1694" w:rsidP="00E71FC3">
      <w:pPr>
        <w:pStyle w:val="NoSpacing"/>
      </w:pPr>
      <w:r>
        <w:t>9 August 2019</w:t>
      </w:r>
      <w:bookmarkStart w:id="0" w:name="_GoBack"/>
      <w:bookmarkEnd w:id="0"/>
    </w:p>
    <w:sectPr w:rsidR="007A1694" w:rsidRPr="007A169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8F120" w14:textId="77777777" w:rsidR="007A1694" w:rsidRDefault="007A1694" w:rsidP="00E71FC3">
      <w:pPr>
        <w:spacing w:after="0" w:line="240" w:lineRule="auto"/>
      </w:pPr>
      <w:r>
        <w:separator/>
      </w:r>
    </w:p>
  </w:endnote>
  <w:endnote w:type="continuationSeparator" w:id="0">
    <w:p w14:paraId="41B95CBE" w14:textId="77777777" w:rsidR="007A1694" w:rsidRDefault="007A16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4FB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6A381" w14:textId="77777777" w:rsidR="007A1694" w:rsidRDefault="007A1694" w:rsidP="00E71FC3">
      <w:pPr>
        <w:spacing w:after="0" w:line="240" w:lineRule="auto"/>
      </w:pPr>
      <w:r>
        <w:separator/>
      </w:r>
    </w:p>
  </w:footnote>
  <w:footnote w:type="continuationSeparator" w:id="0">
    <w:p w14:paraId="37B0B545" w14:textId="77777777" w:rsidR="007A1694" w:rsidRDefault="007A16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694"/>
    <w:rsid w:val="001A7C09"/>
    <w:rsid w:val="00577BD5"/>
    <w:rsid w:val="00656CBA"/>
    <w:rsid w:val="006A1F77"/>
    <w:rsid w:val="00733BE7"/>
    <w:rsid w:val="007A169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45D71"/>
  <w15:chartTrackingRefBased/>
  <w15:docId w15:val="{E45D5A6A-36F8-42F0-8C22-B12195372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A16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16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ills.canterbury-cathedral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2019-08-09T14:01:00Z</dcterms:created>
  <dcterms:modified xsi:type="dcterms:W3CDTF">2019-08-09T14:03:00Z</dcterms:modified>
</cp:coreProperties>
</file>